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4576C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WYMYNGTON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d.ca.1475)</w:t>
      </w:r>
    </w:p>
    <w:p w14:paraId="1A8A9AC9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Farmer.</w:t>
      </w:r>
    </w:p>
    <w:p w14:paraId="5260CE9C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E31C59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C36ED4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>He died in or before this time.</w:t>
      </w:r>
    </w:p>
    <w:p w14:paraId="317F9575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https://waalt.uh.edu/index.php/CP40/853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6956633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7E6AF3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D9BD81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Armerer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 his wife, Joan(q.v.).  (ibid.)</w:t>
      </w:r>
    </w:p>
    <w:p w14:paraId="2447AD72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D5AF00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A782DE" w14:textId="77777777" w:rsidR="00297B72" w:rsidRDefault="00297B72" w:rsidP="00297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2022</w:t>
      </w:r>
    </w:p>
    <w:p w14:paraId="70378AF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E5B78" w14:textId="77777777" w:rsidR="00297B72" w:rsidRDefault="00297B72" w:rsidP="009139A6">
      <w:r>
        <w:separator/>
      </w:r>
    </w:p>
  </w:endnote>
  <w:endnote w:type="continuationSeparator" w:id="0">
    <w:p w14:paraId="204998EC" w14:textId="77777777" w:rsidR="00297B72" w:rsidRDefault="00297B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E0B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FCD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A2D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BD544" w14:textId="77777777" w:rsidR="00297B72" w:rsidRDefault="00297B72" w:rsidP="009139A6">
      <w:r>
        <w:separator/>
      </w:r>
    </w:p>
  </w:footnote>
  <w:footnote w:type="continuationSeparator" w:id="0">
    <w:p w14:paraId="05DA908D" w14:textId="77777777" w:rsidR="00297B72" w:rsidRDefault="00297B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A73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515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1EB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B72"/>
    <w:rsid w:val="000666E0"/>
    <w:rsid w:val="002510B7"/>
    <w:rsid w:val="00297B7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47C4"/>
  <w15:chartTrackingRefBased/>
  <w15:docId w15:val="{06A466D0-B018-4177-8E24-D65062CB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97B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2022-05-30T17:16:00Z</dcterms:created>
  <dcterms:modified xsi:type="dcterms:W3CDTF">2022-05-30T17:17:00Z</dcterms:modified>
</cp:coreProperties>
</file>